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10AFB">
      <w:pPr>
        <w:spacing w:before="96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6447B">
        <w:rPr>
          <w:rFonts w:cs="Arial"/>
          <w:b/>
          <w:caps/>
          <w:sz w:val="28"/>
          <w:szCs w:val="28"/>
        </w:rPr>
        <w:t>77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B3A15" w:rsidP="00E9112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Requer informações </w:t>
            </w:r>
            <w:r w:rsidR="007F5139">
              <w:rPr>
                <w:rFonts w:cs="Arial"/>
                <w:sz w:val="20"/>
                <w:szCs w:val="20"/>
              </w:rPr>
              <w:t xml:space="preserve">sobre </w:t>
            </w:r>
            <w:r w:rsidR="00C66F30">
              <w:rPr>
                <w:rFonts w:cs="Arial"/>
                <w:sz w:val="20"/>
                <w:szCs w:val="20"/>
              </w:rPr>
              <w:t>a</w:t>
            </w:r>
            <w:r w:rsidR="00E91127">
              <w:rPr>
                <w:rFonts w:cs="Arial"/>
                <w:sz w:val="20"/>
                <w:szCs w:val="20"/>
              </w:rPr>
              <w:t>s</w:t>
            </w:r>
            <w:r w:rsidR="00C66F30">
              <w:rPr>
                <w:rFonts w:cs="Arial"/>
                <w:sz w:val="20"/>
                <w:szCs w:val="20"/>
              </w:rPr>
              <w:t xml:space="preserve"> </w:t>
            </w:r>
            <w:r w:rsidR="00E91127">
              <w:rPr>
                <w:rFonts w:cs="Arial"/>
                <w:sz w:val="20"/>
                <w:szCs w:val="20"/>
              </w:rPr>
              <w:t>crianças e adolescentes que vendem bala nos semáforos de Jacareí</w:t>
            </w:r>
            <w:r w:rsidR="001F514D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256646" w:rsidRDefault="005A03FA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25B1C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7420A6" w:rsidRPr="007420A6">
        <w:rPr>
          <w:rFonts w:cs="Arial"/>
        </w:rPr>
        <w:t>que</w:t>
      </w:r>
      <w:r w:rsidR="007420A6">
        <w:rPr>
          <w:rFonts w:cs="Arial"/>
        </w:rPr>
        <w:t xml:space="preserve"> </w:t>
      </w:r>
      <w:r w:rsidR="007420A6" w:rsidRPr="007420A6">
        <w:rPr>
          <w:rFonts w:cs="Arial"/>
        </w:rPr>
        <w:t>já presenci</w:t>
      </w:r>
      <w:r w:rsidR="007420A6">
        <w:rPr>
          <w:rFonts w:cs="Arial"/>
        </w:rPr>
        <w:t xml:space="preserve">amos, </w:t>
      </w:r>
      <w:r w:rsidR="007420A6" w:rsidRPr="007420A6">
        <w:rPr>
          <w:rFonts w:cs="Arial"/>
        </w:rPr>
        <w:t>por diversas vezes</w:t>
      </w:r>
      <w:r w:rsidR="007420A6">
        <w:rPr>
          <w:rFonts w:cs="Arial"/>
        </w:rPr>
        <w:t>,</w:t>
      </w:r>
      <w:r w:rsidR="007420A6" w:rsidRPr="007420A6">
        <w:rPr>
          <w:rFonts w:cs="Arial"/>
        </w:rPr>
        <w:t xml:space="preserve"> crianças vendendo balas nos semáforos da cidade de Jacareí</w:t>
      </w:r>
      <w:r w:rsidR="00001077">
        <w:rPr>
          <w:rFonts w:cs="Arial"/>
        </w:rPr>
        <w:t>;</w:t>
      </w:r>
    </w:p>
    <w:p w:rsidR="006B219C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7420A6" w:rsidRPr="007420A6">
        <w:rPr>
          <w:rFonts w:cs="Arial"/>
        </w:rPr>
        <w:t xml:space="preserve">a necessidade de se garantir o progresso </w:t>
      </w:r>
      <w:r w:rsidR="00DA0087">
        <w:rPr>
          <w:rFonts w:cs="Arial"/>
        </w:rPr>
        <w:t xml:space="preserve">e o futuro </w:t>
      </w:r>
      <w:r w:rsidR="007420A6" w:rsidRPr="007420A6">
        <w:rPr>
          <w:rFonts w:cs="Arial"/>
        </w:rPr>
        <w:t>dessas crianças</w:t>
      </w:r>
      <w:r w:rsidRPr="00256646">
        <w:rPr>
          <w:rFonts w:cs="Arial"/>
        </w:rPr>
        <w:t>;</w:t>
      </w:r>
    </w:p>
    <w:p w:rsidR="006B219C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7420A6" w:rsidRPr="007420A6">
        <w:rPr>
          <w:rFonts w:cs="Arial"/>
        </w:rPr>
        <w:t>que o art</w:t>
      </w:r>
      <w:r w:rsidR="007420A6">
        <w:rPr>
          <w:rFonts w:cs="Arial"/>
        </w:rPr>
        <w:t xml:space="preserve">igo </w:t>
      </w:r>
      <w:r w:rsidR="007420A6" w:rsidRPr="007420A6">
        <w:rPr>
          <w:rFonts w:cs="Arial"/>
        </w:rPr>
        <w:t>227 da Constituição Federal preceitua que</w:t>
      </w:r>
      <w:r w:rsidR="007420A6">
        <w:rPr>
          <w:rFonts w:cs="Arial"/>
        </w:rPr>
        <w:t xml:space="preserve"> </w:t>
      </w:r>
      <w:r w:rsidR="007420A6" w:rsidRPr="007420A6">
        <w:rPr>
          <w:rFonts w:cs="Arial"/>
        </w:rPr>
        <w:t xml:space="preserve">“É dever da família, da sociedade e do Estado assegurar à </w:t>
      </w:r>
      <w:r w:rsidR="007420A6" w:rsidRPr="007420A6">
        <w:rPr>
          <w:rFonts w:cs="Arial"/>
          <w:b/>
        </w:rPr>
        <w:t>criança</w:t>
      </w:r>
      <w:r w:rsidR="007420A6" w:rsidRPr="007420A6">
        <w:rPr>
          <w:rFonts w:cs="Arial"/>
        </w:rPr>
        <w:t xml:space="preserve">, ao </w:t>
      </w:r>
      <w:r w:rsidR="007420A6" w:rsidRPr="007420A6">
        <w:rPr>
          <w:rFonts w:cs="Arial"/>
          <w:b/>
        </w:rPr>
        <w:t>adolescente</w:t>
      </w:r>
      <w:r w:rsidR="007420A6" w:rsidRPr="007420A6">
        <w:rPr>
          <w:rFonts w:cs="Arial"/>
        </w:rPr>
        <w:t xml:space="preserve"> e ao</w:t>
      </w:r>
      <w:r w:rsidR="007420A6" w:rsidRPr="007420A6">
        <w:rPr>
          <w:rFonts w:cs="Arial"/>
          <w:b/>
        </w:rPr>
        <w:t xml:space="preserve"> jovem</w:t>
      </w:r>
      <w:r w:rsidR="007420A6" w:rsidRPr="007420A6">
        <w:rPr>
          <w:rFonts w:cs="Arial"/>
        </w:rPr>
        <w:t xml:space="preserve">, </w:t>
      </w:r>
      <w:r w:rsidR="007420A6" w:rsidRPr="007420A6">
        <w:rPr>
          <w:rFonts w:cs="Arial"/>
          <w:b/>
        </w:rPr>
        <w:t>com absoluta prioridade</w:t>
      </w:r>
      <w:r w:rsidR="007420A6" w:rsidRPr="007420A6">
        <w:rPr>
          <w:rFonts w:cs="Arial"/>
        </w:rPr>
        <w:t>, o direito à vida, à saúde, à alimentação, à educação, ao lazer, à profissionalização, à cultura, à dignidade, ao respeito, à liberdade e à convivência familiar e comunitária, além de colocá-los a salvo de toda forma de negligência, discriminação, exploração, violência, crueldade e opressão</w:t>
      </w:r>
      <w:r w:rsidR="007420A6">
        <w:rPr>
          <w:rFonts w:cs="Arial"/>
        </w:rPr>
        <w:t>”</w:t>
      </w:r>
      <w:r w:rsidRPr="00256646">
        <w:rPr>
          <w:rFonts w:cs="Arial"/>
        </w:rPr>
        <w:t>;</w:t>
      </w:r>
    </w:p>
    <w:p w:rsidR="008932A4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6C330E" w:rsidRPr="006C330E">
        <w:rPr>
          <w:rFonts w:cs="Arial"/>
        </w:rPr>
        <w:t xml:space="preserve">que segundo o manual: </w:t>
      </w:r>
      <w:r w:rsidR="006C330E" w:rsidRPr="006C330E">
        <w:rPr>
          <w:rFonts w:cs="Arial"/>
          <w:i/>
          <w:iCs/>
        </w:rPr>
        <w:t>Pelo fim dos castigos físicos e humilhantes – Manual para sensibilização de pais, mães e cuidadores de crianças</w:t>
      </w:r>
      <w:r w:rsidR="006C330E" w:rsidRPr="006C330E">
        <w:rPr>
          <w:rFonts w:cs="Arial"/>
          <w:iCs/>
        </w:rPr>
        <w:t>,</w:t>
      </w:r>
      <w:r w:rsidR="006C330E">
        <w:rPr>
          <w:rFonts w:cs="Arial"/>
          <w:iCs/>
        </w:rPr>
        <w:t xml:space="preserve"> </w:t>
      </w:r>
      <w:r w:rsidR="006C330E" w:rsidRPr="006C330E">
        <w:rPr>
          <w:rFonts w:cs="Arial"/>
          <w:i/>
          <w:iCs/>
        </w:rPr>
        <w:t xml:space="preserve">do </w:t>
      </w:r>
      <w:r w:rsidR="006C330E" w:rsidRPr="006C330E">
        <w:rPr>
          <w:rFonts w:cs="Arial"/>
        </w:rPr>
        <w:t xml:space="preserve">Instituto </w:t>
      </w:r>
      <w:proofErr w:type="spellStart"/>
      <w:r w:rsidR="006C330E" w:rsidRPr="006C330E">
        <w:rPr>
          <w:rFonts w:cs="Arial"/>
        </w:rPr>
        <w:t>Promundo</w:t>
      </w:r>
      <w:proofErr w:type="spellEnd"/>
      <w:r w:rsidR="006C330E">
        <w:rPr>
          <w:rFonts w:cs="Arial"/>
        </w:rPr>
        <w:t>,</w:t>
      </w:r>
      <w:r w:rsidR="006C330E" w:rsidRPr="006C330E">
        <w:rPr>
          <w:rFonts w:cs="Arial"/>
        </w:rPr>
        <w:t xml:space="preserve"> a criança precisa de: </w:t>
      </w:r>
      <w:r w:rsidR="006C330E" w:rsidRPr="006C330E">
        <w:rPr>
          <w:rFonts w:cs="Arial"/>
          <w:b/>
        </w:rPr>
        <w:t>Interação, Carinho, Rela</w:t>
      </w:r>
      <w:r w:rsidR="006C330E">
        <w:rPr>
          <w:rFonts w:cs="Arial"/>
          <w:b/>
        </w:rPr>
        <w:t>cionamentos Estáveis, Segurança,</w:t>
      </w:r>
      <w:r w:rsidR="006C330E" w:rsidRPr="006C330E">
        <w:rPr>
          <w:rFonts w:cs="Arial"/>
          <w:b/>
        </w:rPr>
        <w:t xml:space="preserve"> Ambiente Saudável, Auto Estima, Cuidados, Comunicação, Brincar, Música, Leitura e outros elementos para seu crescimento e desenvolvimento humano</w:t>
      </w:r>
      <w:r w:rsidR="008932A4">
        <w:rPr>
          <w:rFonts w:cs="Arial"/>
        </w:rPr>
        <w:t>;</w:t>
      </w:r>
    </w:p>
    <w:p w:rsidR="008932A4" w:rsidRDefault="008932A4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1B7244" w:rsidRPr="00C34C5D">
        <w:rPr>
          <w:rFonts w:cs="Arial"/>
        </w:rPr>
        <w:t xml:space="preserve">que </w:t>
      </w:r>
      <w:r w:rsidR="00AD05ED" w:rsidRPr="00AD05ED">
        <w:rPr>
          <w:rFonts w:cs="Arial"/>
        </w:rPr>
        <w:t xml:space="preserve">o artigo 2º do ECA (Estatuto da Criança e do Adolescente) </w:t>
      </w:r>
      <w:r w:rsidR="00AD05ED">
        <w:rPr>
          <w:rFonts w:cs="Arial"/>
        </w:rPr>
        <w:t xml:space="preserve">- </w:t>
      </w:r>
      <w:r w:rsidR="00AD05ED" w:rsidRPr="00AD05ED">
        <w:rPr>
          <w:rFonts w:cs="Arial"/>
        </w:rPr>
        <w:t>Lei nº 8</w:t>
      </w:r>
      <w:r w:rsidR="00AD05ED">
        <w:rPr>
          <w:rFonts w:cs="Arial"/>
        </w:rPr>
        <w:t>.</w:t>
      </w:r>
      <w:r w:rsidR="00AD05ED" w:rsidRPr="00AD05ED">
        <w:rPr>
          <w:rFonts w:cs="Arial"/>
        </w:rPr>
        <w:t>069</w:t>
      </w:r>
      <w:r w:rsidR="00AD05ED">
        <w:rPr>
          <w:rFonts w:cs="Arial"/>
        </w:rPr>
        <w:t>/</w:t>
      </w:r>
      <w:r w:rsidR="00AD05ED" w:rsidRPr="00AD05ED">
        <w:rPr>
          <w:rFonts w:cs="Arial"/>
        </w:rPr>
        <w:t>1990 - dispõe que “Considera-se criança, para os efeitos desta Lei, a pessoa até doze anos de idade incompletos, e adolescente aquela entre doze e dezoito anos de idade”</w:t>
      </w:r>
      <w:r w:rsidRPr="00256646">
        <w:rPr>
          <w:rFonts w:cs="Arial"/>
        </w:rPr>
        <w:t>;</w:t>
      </w:r>
    </w:p>
    <w:p w:rsidR="006B219C" w:rsidRPr="00256646" w:rsidRDefault="008932A4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CONSIDERANDO</w:t>
      </w:r>
      <w:r w:rsidRPr="00256646">
        <w:rPr>
          <w:rFonts w:cs="Arial"/>
        </w:rPr>
        <w:t xml:space="preserve"> </w:t>
      </w:r>
      <w:r w:rsidR="00357540" w:rsidRPr="00357540">
        <w:rPr>
          <w:rFonts w:cs="Arial"/>
        </w:rPr>
        <w:t xml:space="preserve">que </w:t>
      </w:r>
      <w:r w:rsidR="00AD05ED" w:rsidRPr="00AD05ED">
        <w:rPr>
          <w:rFonts w:cs="Arial"/>
        </w:rPr>
        <w:t>o artigo 3º</w:t>
      </w:r>
      <w:r w:rsidR="00072ADB">
        <w:rPr>
          <w:rFonts w:cs="Arial"/>
        </w:rPr>
        <w:t>,</w:t>
      </w:r>
      <w:r w:rsidR="00AD05ED" w:rsidRPr="00AD05ED">
        <w:rPr>
          <w:rFonts w:cs="Arial"/>
        </w:rPr>
        <w:t xml:space="preserve"> d</w:t>
      </w:r>
      <w:r w:rsidR="00072ADB">
        <w:rPr>
          <w:rFonts w:cs="Arial"/>
        </w:rPr>
        <w:t>este</w:t>
      </w:r>
      <w:r w:rsidR="00AD05ED" w:rsidRPr="00AD05ED">
        <w:rPr>
          <w:rFonts w:cs="Arial"/>
        </w:rPr>
        <w:t xml:space="preserve"> </w:t>
      </w:r>
      <w:r w:rsidR="00072ADB">
        <w:rPr>
          <w:rFonts w:cs="Arial"/>
        </w:rPr>
        <w:t xml:space="preserve">mesmo </w:t>
      </w:r>
      <w:bookmarkStart w:id="0" w:name="_GoBack"/>
      <w:bookmarkEnd w:id="0"/>
      <w:r w:rsidR="00AD05ED" w:rsidRPr="00AD05ED">
        <w:rPr>
          <w:rFonts w:cs="Arial"/>
        </w:rPr>
        <w:t>E</w:t>
      </w:r>
      <w:r w:rsidR="00072ADB">
        <w:rPr>
          <w:rFonts w:cs="Arial"/>
        </w:rPr>
        <w:t xml:space="preserve">statuto, </w:t>
      </w:r>
      <w:r w:rsidR="00AD05ED" w:rsidRPr="00AD05ED">
        <w:rPr>
          <w:rFonts w:cs="Arial"/>
        </w:rPr>
        <w:t>preceitua</w:t>
      </w:r>
      <w:r w:rsidR="00AD05ED">
        <w:rPr>
          <w:rFonts w:cs="Arial"/>
        </w:rPr>
        <w:t xml:space="preserve"> que</w:t>
      </w:r>
      <w:r w:rsidR="00AD05ED" w:rsidRPr="00AD05ED">
        <w:rPr>
          <w:rFonts w:cs="Arial"/>
        </w:rPr>
        <w:t xml:space="preserve"> “A criança e </w:t>
      </w:r>
      <w:proofErr w:type="spellStart"/>
      <w:r w:rsidR="00AD05ED" w:rsidRPr="00AD05ED">
        <w:rPr>
          <w:rFonts w:cs="Arial"/>
        </w:rPr>
        <w:t>o</w:t>
      </w:r>
      <w:proofErr w:type="spellEnd"/>
      <w:r w:rsidR="00AD05ED" w:rsidRPr="00AD05ED">
        <w:rPr>
          <w:rFonts w:cs="Arial"/>
        </w:rPr>
        <w:t xml:space="preserve"> adolescente gozam de todos os direitos fundamentais inerentes à pessoa humana, sem prejuízo da proteção integral de que trata esta Lei, assegurando-lhes, por lei ou por outros meios, todas as oportunidades e facilidades, a fim de lhes facultar o desenvolvimento físico, mental, moral, espiritual e social, em condições de liberdade e de dignidade”</w:t>
      </w:r>
      <w:r w:rsidRPr="00256646">
        <w:rPr>
          <w:rFonts w:cs="Arial"/>
        </w:rPr>
        <w:t>;</w:t>
      </w:r>
      <w:r>
        <w:rPr>
          <w:rFonts w:cs="Arial"/>
        </w:rPr>
        <w:t xml:space="preserve"> </w:t>
      </w:r>
      <w:r w:rsidR="00001077">
        <w:rPr>
          <w:rFonts w:cs="Arial"/>
        </w:rPr>
        <w:t>e</w:t>
      </w:r>
    </w:p>
    <w:p w:rsidR="00217BE5" w:rsidRPr="00256646" w:rsidRDefault="006B219C" w:rsidP="003C07F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lastRenderedPageBreak/>
        <w:t>CONSIDERANDO</w:t>
      </w:r>
      <w:r w:rsidR="003E6B29" w:rsidRPr="003E6B29">
        <w:rPr>
          <w:rFonts w:cs="Arial"/>
        </w:rPr>
        <w:t>, por fim,</w:t>
      </w:r>
      <w:r w:rsidRPr="00256646">
        <w:rPr>
          <w:rFonts w:cs="Arial"/>
        </w:rPr>
        <w:t xml:space="preserve"> </w:t>
      </w:r>
      <w:r w:rsidR="00357540" w:rsidRPr="00357540">
        <w:rPr>
          <w:rFonts w:cs="Arial"/>
        </w:rPr>
        <w:t xml:space="preserve">o </w:t>
      </w:r>
      <w:r w:rsidR="00944D6E">
        <w:rPr>
          <w:rFonts w:cs="Arial"/>
        </w:rPr>
        <w:t>p</w:t>
      </w:r>
      <w:r w:rsidR="00357540" w:rsidRPr="00357540">
        <w:rPr>
          <w:rFonts w:cs="Arial"/>
        </w:rPr>
        <w:t xml:space="preserve">rincípio </w:t>
      </w:r>
      <w:r w:rsidR="00944D6E">
        <w:rPr>
          <w:rFonts w:cs="Arial"/>
        </w:rPr>
        <w:t>c</w:t>
      </w:r>
      <w:r w:rsidR="00357540" w:rsidRPr="00357540">
        <w:rPr>
          <w:rFonts w:cs="Arial"/>
        </w:rPr>
        <w:t>onstituciona</w:t>
      </w:r>
      <w:r w:rsidR="00AD05ED">
        <w:rPr>
          <w:rFonts w:cs="Arial"/>
        </w:rPr>
        <w:t xml:space="preserve">l </w:t>
      </w:r>
      <w:r w:rsidR="00357540" w:rsidRPr="00357540">
        <w:rPr>
          <w:rFonts w:cs="Arial"/>
        </w:rPr>
        <w:t xml:space="preserve">da </w:t>
      </w:r>
      <w:r w:rsidR="00AD05ED">
        <w:rPr>
          <w:rFonts w:cs="Arial"/>
        </w:rPr>
        <w:t>Dignidade da Pessoa Humana</w:t>
      </w:r>
      <w:r w:rsidR="00001077">
        <w:rPr>
          <w:rFonts w:cs="Arial"/>
        </w:rPr>
        <w:t>,</w:t>
      </w:r>
    </w:p>
    <w:p w:rsidR="00265D6E" w:rsidRPr="00256646" w:rsidRDefault="0019659D" w:rsidP="006461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  <w:b/>
        </w:rPr>
        <w:t>REQUEREMOS</w:t>
      </w:r>
      <w:r w:rsidRPr="00256646">
        <w:rPr>
          <w:rFonts w:cs="Arial"/>
        </w:rPr>
        <w:t xml:space="preserve"> </w:t>
      </w:r>
      <w:r w:rsidR="00CD6C99" w:rsidRPr="00256646">
        <w:rPr>
          <w:rFonts w:cs="Arial"/>
        </w:rPr>
        <w:t>ao</w:t>
      </w:r>
      <w:r w:rsidR="00265D6E" w:rsidRPr="00256646">
        <w:rPr>
          <w:rFonts w:cs="Arial"/>
        </w:rPr>
        <w:t xml:space="preserve"> Excelentíssim</w:t>
      </w:r>
      <w:r w:rsidR="00CD6C99" w:rsidRPr="00256646">
        <w:rPr>
          <w:rFonts w:cs="Arial"/>
        </w:rPr>
        <w:t>o</w:t>
      </w:r>
      <w:r w:rsidR="00265D6E" w:rsidRPr="00256646">
        <w:rPr>
          <w:rFonts w:cs="Arial"/>
        </w:rPr>
        <w:t xml:space="preserve"> Senhor </w:t>
      </w:r>
      <w:smartTag w:uri="schemas-houaiss/mini" w:element="verbetes">
        <w:r w:rsidR="00265D6E" w:rsidRPr="00256646">
          <w:rPr>
            <w:rFonts w:cs="Arial"/>
          </w:rPr>
          <w:t>Presidente</w:t>
        </w:r>
      </w:smartTag>
      <w:r w:rsidR="00265D6E" w:rsidRPr="00256646">
        <w:rPr>
          <w:rFonts w:cs="Arial"/>
        </w:rPr>
        <w:t xml:space="preserve"> desta </w:t>
      </w:r>
      <w:smartTag w:uri="schemas-houaiss/mini" w:element="verbetes">
        <w:r w:rsidR="00265D6E" w:rsidRPr="00256646">
          <w:rPr>
            <w:rFonts w:cs="Arial"/>
          </w:rPr>
          <w:t>Casa</w:t>
        </w:r>
      </w:smartTag>
      <w:r w:rsidR="00265D6E" w:rsidRPr="00256646">
        <w:rPr>
          <w:rFonts w:cs="Arial"/>
        </w:rPr>
        <w:t xml:space="preserve">, </w:t>
      </w:r>
      <w:smartTag w:uri="schemas-houaiss/mini" w:element="verbetes">
        <w:r w:rsidR="00265D6E" w:rsidRPr="00256646">
          <w:rPr>
            <w:rFonts w:cs="Arial"/>
          </w:rPr>
          <w:t>ouvido</w:t>
        </w:r>
      </w:smartTag>
      <w:r w:rsidR="00265D6E" w:rsidRPr="00256646">
        <w:rPr>
          <w:rFonts w:cs="Arial"/>
        </w:rPr>
        <w:t xml:space="preserve"> e </w:t>
      </w:r>
      <w:smartTag w:uri="schemas-houaiss/mini" w:element="verbetes">
        <w:r w:rsidR="00265D6E" w:rsidRPr="00256646">
          <w:rPr>
            <w:rFonts w:cs="Arial"/>
          </w:rPr>
          <w:t>aprovado</w:t>
        </w:r>
      </w:smartTag>
      <w:r w:rsidR="00265D6E" w:rsidRPr="00256646">
        <w:rPr>
          <w:rFonts w:cs="Arial"/>
        </w:rPr>
        <w:t xml:space="preserve"> </w:t>
      </w:r>
      <w:smartTag w:uri="schemas-houaiss/acao" w:element="dm">
        <w:r w:rsidR="00265D6E" w:rsidRPr="00256646">
          <w:rPr>
            <w:rFonts w:cs="Arial"/>
          </w:rPr>
          <w:t>pelo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Egrégio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Plenário</w:t>
        </w:r>
      </w:smartTag>
      <w:r w:rsidR="00265D6E" w:rsidRPr="00256646">
        <w:rPr>
          <w:rFonts w:cs="Arial"/>
        </w:rPr>
        <w:t xml:space="preserve">, cumpridas as </w:t>
      </w:r>
      <w:smartTag w:uri="schemas-houaiss/mini" w:element="verbetes">
        <w:r w:rsidR="00265D6E" w:rsidRPr="00256646">
          <w:rPr>
            <w:rFonts w:cs="Arial"/>
          </w:rPr>
          <w:t>formalidades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regimentais</w:t>
        </w:r>
      </w:smartTag>
      <w:r w:rsidR="00265D6E" w:rsidRPr="00256646">
        <w:rPr>
          <w:rFonts w:cs="Arial"/>
        </w:rPr>
        <w:t xml:space="preserve">, seja encaminhado ao </w:t>
      </w:r>
      <w:smartTag w:uri="schemas-houaiss/acao" w:element="dm">
        <w:r w:rsidR="00265D6E" w:rsidRPr="00256646">
          <w:rPr>
            <w:rFonts w:cs="Arial"/>
          </w:rPr>
          <w:t>Senhor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Prefeito</w:t>
        </w:r>
      </w:smartTag>
      <w:r w:rsidR="00265D6E" w:rsidRPr="00256646">
        <w:rPr>
          <w:rFonts w:cs="Arial"/>
        </w:rPr>
        <w:t xml:space="preserve"> Municipal de Jacareí o </w:t>
      </w:r>
      <w:smartTag w:uri="schemas-houaiss/mini" w:element="verbetes">
        <w:r w:rsidR="00265D6E" w:rsidRPr="00256646">
          <w:rPr>
            <w:rFonts w:cs="Arial"/>
          </w:rPr>
          <w:t>seguinte</w:t>
        </w:r>
      </w:smartTag>
      <w:r w:rsidR="00265D6E" w:rsidRPr="00256646">
        <w:rPr>
          <w:rFonts w:cs="Arial"/>
        </w:rPr>
        <w:t xml:space="preserve"> </w:t>
      </w:r>
      <w:smartTag w:uri="schemas-houaiss/mini" w:element="verbetes">
        <w:r w:rsidR="00265D6E" w:rsidRPr="00256646">
          <w:rPr>
            <w:rFonts w:cs="Arial"/>
          </w:rPr>
          <w:t>Pedido</w:t>
        </w:r>
      </w:smartTag>
      <w:r w:rsidR="00265D6E" w:rsidRPr="00256646">
        <w:rPr>
          <w:rFonts w:cs="Arial"/>
        </w:rPr>
        <w:t xml:space="preserve"> de </w:t>
      </w:r>
      <w:smartTag w:uri="schemas-houaiss/mini" w:element="verbetes">
        <w:r w:rsidR="00265D6E" w:rsidRPr="00256646">
          <w:rPr>
            <w:rFonts w:cs="Arial"/>
          </w:rPr>
          <w:t>Informações</w:t>
        </w:r>
      </w:smartTag>
      <w:r w:rsidR="00265D6E" w:rsidRPr="00256646">
        <w:rPr>
          <w:rFonts w:cs="Arial"/>
        </w:rPr>
        <w:t>:</w:t>
      </w:r>
    </w:p>
    <w:p w:rsidR="00552A60" w:rsidRPr="00256646" w:rsidRDefault="00FD09CA" w:rsidP="0064619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>A Administração Municipal tem conhecimento do problema relatado</w:t>
      </w:r>
      <w:r w:rsidR="00552A60" w:rsidRPr="00256646">
        <w:rPr>
          <w:rFonts w:cs="Arial"/>
        </w:rPr>
        <w:t>?</w:t>
      </w:r>
    </w:p>
    <w:p w:rsidR="00630D37" w:rsidRDefault="004A4B24" w:rsidP="0064619F">
      <w:pPr>
        <w:pStyle w:val="PargrafodaLista"/>
        <w:numPr>
          <w:ilvl w:val="0"/>
          <w:numId w:val="4"/>
        </w:numPr>
        <w:spacing w:after="120" w:line="324" w:lineRule="auto"/>
        <w:ind w:firstLine="66"/>
        <w:jc w:val="both"/>
        <w:rPr>
          <w:rFonts w:cs="Arial"/>
        </w:rPr>
      </w:pPr>
      <w:r>
        <w:rPr>
          <w:rFonts w:cs="Arial"/>
        </w:rPr>
        <w:t>Em caso positivo, está sendo adotada alguma medida para resolver a situação? Explicar</w:t>
      </w:r>
      <w:r w:rsidR="001A51D7">
        <w:rPr>
          <w:rFonts w:cs="Arial"/>
        </w:rPr>
        <w:t>.</w:t>
      </w:r>
    </w:p>
    <w:p w:rsidR="004A4B24" w:rsidRDefault="004A4B24" w:rsidP="0064619F">
      <w:pPr>
        <w:pStyle w:val="PargrafodaLista"/>
        <w:numPr>
          <w:ilvl w:val="0"/>
          <w:numId w:val="4"/>
        </w:numPr>
        <w:spacing w:after="120" w:line="324" w:lineRule="auto"/>
        <w:ind w:firstLine="66"/>
        <w:jc w:val="both"/>
        <w:rPr>
          <w:rFonts w:cs="Arial"/>
        </w:rPr>
      </w:pPr>
      <w:r>
        <w:rPr>
          <w:rFonts w:cs="Arial"/>
        </w:rPr>
        <w:t>Em caso negativo, explicar os motivos.</w:t>
      </w:r>
    </w:p>
    <w:p w:rsidR="001628C6" w:rsidRDefault="007A1904" w:rsidP="0064619F">
      <w:pPr>
        <w:pStyle w:val="PargrafodaLista"/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>As crianças que ficam nos semáforos são do Município de Jacareí</w:t>
      </w:r>
      <w:r w:rsidR="001628C6">
        <w:rPr>
          <w:rFonts w:cs="Arial"/>
        </w:rPr>
        <w:t>?</w:t>
      </w:r>
    </w:p>
    <w:p w:rsidR="001628C6" w:rsidRDefault="001628C6" w:rsidP="0064619F">
      <w:pPr>
        <w:pStyle w:val="PargrafodaLista"/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 w:rsidRPr="001628C6">
        <w:rPr>
          <w:rFonts w:cs="Arial"/>
        </w:rPr>
        <w:t xml:space="preserve">A </w:t>
      </w:r>
      <w:r>
        <w:rPr>
          <w:rFonts w:cs="Arial"/>
        </w:rPr>
        <w:t>A</w:t>
      </w:r>
      <w:r w:rsidRPr="001628C6">
        <w:rPr>
          <w:rFonts w:cs="Arial"/>
        </w:rPr>
        <w:t xml:space="preserve">dministração </w:t>
      </w:r>
      <w:r>
        <w:rPr>
          <w:rFonts w:cs="Arial"/>
        </w:rPr>
        <w:t>M</w:t>
      </w:r>
      <w:r w:rsidRPr="001628C6">
        <w:rPr>
          <w:rFonts w:cs="Arial"/>
        </w:rPr>
        <w:t xml:space="preserve">unicipal possui </w:t>
      </w:r>
      <w:r w:rsidR="008E045F">
        <w:rPr>
          <w:rFonts w:cs="Arial"/>
        </w:rPr>
        <w:t>o cadastro dessas crianças ou de seus familiares</w:t>
      </w:r>
      <w:r>
        <w:rPr>
          <w:rFonts w:cs="Arial"/>
        </w:rPr>
        <w:t>?</w:t>
      </w:r>
    </w:p>
    <w:p w:rsidR="00CD1E11" w:rsidRDefault="00CD1E11" w:rsidP="0064619F">
      <w:pPr>
        <w:pStyle w:val="PargrafodaLista"/>
        <w:numPr>
          <w:ilvl w:val="0"/>
          <w:numId w:val="2"/>
        </w:numPr>
        <w:tabs>
          <w:tab w:val="clear" w:pos="360"/>
        </w:tabs>
        <w:spacing w:after="120" w:line="324" w:lineRule="auto"/>
        <w:ind w:left="0" w:firstLine="1701"/>
        <w:jc w:val="both"/>
        <w:rPr>
          <w:rFonts w:cs="Arial"/>
        </w:rPr>
      </w:pPr>
      <w:r>
        <w:rPr>
          <w:rFonts w:cs="Arial"/>
        </w:rPr>
        <w:t xml:space="preserve">A Administração Municipal presta assistência às crianças, adolescentes e seus familiares que se encontram em estado de vulnerabilidade social? </w:t>
      </w:r>
    </w:p>
    <w:p w:rsidR="00B24929" w:rsidRDefault="00B24929" w:rsidP="006461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A77BE" w:rsidRPr="00256646" w:rsidRDefault="00265D6E" w:rsidP="0064619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56646">
        <w:rPr>
          <w:rFonts w:cs="Arial"/>
        </w:rPr>
        <w:t>A</w:t>
      </w:r>
      <w:r w:rsidR="00256646">
        <w:rPr>
          <w:rFonts w:cs="Arial"/>
        </w:rPr>
        <w:t>o a</w:t>
      </w:r>
      <w:r w:rsidRPr="00256646">
        <w:rPr>
          <w:rFonts w:cs="Arial"/>
        </w:rPr>
        <w:t xml:space="preserve">guardo de </w:t>
      </w:r>
      <w:smartTag w:uri="schemas-houaiss/mini" w:element="verbetes">
        <w:r w:rsidRPr="00256646">
          <w:rPr>
            <w:rFonts w:cs="Arial"/>
          </w:rPr>
          <w:t>manifestação</w:t>
        </w:r>
      </w:smartTag>
      <w:r w:rsidRPr="00256646">
        <w:rPr>
          <w:rFonts w:cs="Arial"/>
        </w:rPr>
        <w:t>, subscrev</w:t>
      </w:r>
      <w:r w:rsidR="0019659D" w:rsidRPr="00256646">
        <w:rPr>
          <w:rFonts w:cs="Arial"/>
        </w:rPr>
        <w:t>emos</w:t>
      </w:r>
      <w:r w:rsidRPr="00256646">
        <w:rPr>
          <w:rFonts w:cs="Arial"/>
        </w:rPr>
        <w:t>.</w:t>
      </w:r>
    </w:p>
    <w:p w:rsidR="000A2BD4" w:rsidRPr="00256646" w:rsidRDefault="003A77BE" w:rsidP="0064619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cs="Arial"/>
        </w:rPr>
      </w:pPr>
      <w:smartTag w:uri="schemas-houaiss/mini" w:element="verbetes">
        <w:r w:rsidRPr="00256646">
          <w:rPr>
            <w:rFonts w:cs="Arial"/>
          </w:rPr>
          <w:t>Sala</w:t>
        </w:r>
      </w:smartTag>
      <w:r w:rsidRPr="00256646">
        <w:rPr>
          <w:rFonts w:cs="Arial"/>
        </w:rPr>
        <w:t xml:space="preserve"> das </w:t>
      </w:r>
      <w:smartTag w:uri="schemas-houaiss/mini" w:element="verbetes">
        <w:r w:rsidRPr="00256646">
          <w:rPr>
            <w:rFonts w:cs="Arial"/>
          </w:rPr>
          <w:t>Sessões</w:t>
        </w:r>
      </w:smartTag>
      <w:r w:rsidRPr="00256646">
        <w:rPr>
          <w:rFonts w:cs="Arial"/>
        </w:rPr>
        <w:t>,</w:t>
      </w:r>
      <w:r w:rsidR="0053754A" w:rsidRPr="00256646">
        <w:rPr>
          <w:rFonts w:cs="Arial"/>
        </w:rPr>
        <w:t xml:space="preserve"> </w:t>
      </w:r>
      <w:r w:rsidR="00CD1E11">
        <w:rPr>
          <w:rFonts w:cs="Arial"/>
        </w:rPr>
        <w:t>1</w:t>
      </w:r>
      <w:r w:rsidR="001628C6">
        <w:rPr>
          <w:rFonts w:cs="Arial"/>
        </w:rPr>
        <w:t>2</w:t>
      </w:r>
      <w:r w:rsidR="000A2BD4" w:rsidRPr="00256646">
        <w:rPr>
          <w:rFonts w:cs="Arial"/>
        </w:rPr>
        <w:t xml:space="preserve"> de </w:t>
      </w:r>
      <w:r w:rsidR="00CD1E11">
        <w:rPr>
          <w:rFonts w:cs="Arial"/>
        </w:rPr>
        <w:t>maio</w:t>
      </w:r>
      <w:r w:rsidR="00256646">
        <w:rPr>
          <w:rFonts w:cs="Arial"/>
        </w:rPr>
        <w:t xml:space="preserve"> </w:t>
      </w:r>
      <w:r w:rsidR="000A2BD4" w:rsidRPr="00256646">
        <w:rPr>
          <w:rFonts w:cs="Arial"/>
        </w:rPr>
        <w:t>de 2021.</w:t>
      </w:r>
    </w:p>
    <w:p w:rsidR="000A2BD4" w:rsidRPr="00256646" w:rsidRDefault="000A2BD4" w:rsidP="00B2698D">
      <w:pPr>
        <w:tabs>
          <w:tab w:val="left" w:pos="-600"/>
          <w:tab w:val="left" w:pos="4508"/>
        </w:tabs>
        <w:spacing w:before="120" w:after="240" w:line="324" w:lineRule="auto"/>
        <w:ind w:firstLine="1701"/>
        <w:jc w:val="both"/>
        <w:rPr>
          <w:rFonts w:cs="Arial"/>
        </w:rPr>
      </w:pPr>
    </w:p>
    <w:p w:rsidR="000A2BD4" w:rsidRPr="00256646" w:rsidRDefault="000A2BD4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71368" w:rsidRPr="00256646" w:rsidRDefault="00671368" w:rsidP="00210AFB">
      <w:pPr>
        <w:jc w:val="center"/>
        <w:rPr>
          <w:rFonts w:eastAsia="Calibri" w:cs="Arial"/>
          <w:b/>
          <w:lang w:eastAsia="en-US"/>
        </w:rPr>
      </w:pPr>
      <w:r w:rsidRPr="00256646">
        <w:rPr>
          <w:rFonts w:eastAsia="Calibri" w:cs="Arial"/>
          <w:b/>
          <w:lang w:eastAsia="en-US"/>
        </w:rPr>
        <w:t>RONINHA</w:t>
      </w:r>
    </w:p>
    <w:p w:rsidR="00F746A7" w:rsidRPr="00053AF0" w:rsidRDefault="00671368" w:rsidP="00671368">
      <w:pPr>
        <w:tabs>
          <w:tab w:val="left" w:pos="-600"/>
        </w:tabs>
        <w:jc w:val="center"/>
        <w:rPr>
          <w:rFonts w:cs="Arial"/>
        </w:rPr>
      </w:pPr>
      <w:r w:rsidRPr="00256646">
        <w:rPr>
          <w:rFonts w:eastAsia="Calibri" w:cs="Arial"/>
          <w:lang w:eastAsia="en-US"/>
        </w:rPr>
        <w:t xml:space="preserve">Vereador </w:t>
      </w:r>
      <w:r w:rsidR="00F746A7" w:rsidRPr="00256646">
        <w:rPr>
          <w:rFonts w:eastAsia="Calibri" w:cs="Arial"/>
          <w:lang w:eastAsia="en-US"/>
        </w:rPr>
        <w:t>–</w:t>
      </w:r>
      <w:r w:rsidRPr="00256646">
        <w:rPr>
          <w:rFonts w:eastAsia="Calibri" w:cs="Arial"/>
          <w:lang w:eastAsia="en-US"/>
        </w:rPr>
        <w:t xml:space="preserve"> PODEMOS</w:t>
      </w:r>
    </w:p>
    <w:sectPr w:rsidR="00F746A7" w:rsidRPr="00053AF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2FE" w:rsidRDefault="003652FE">
      <w:r>
        <w:separator/>
      </w:r>
    </w:p>
  </w:endnote>
  <w:endnote w:type="continuationSeparator" w:id="0">
    <w:p w:rsidR="003652FE" w:rsidRDefault="0036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2FE" w:rsidRDefault="003652FE">
      <w:r>
        <w:separator/>
      </w:r>
    </w:p>
  </w:footnote>
  <w:footnote w:type="continuationSeparator" w:id="0">
    <w:p w:rsidR="003652FE" w:rsidRDefault="00365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93588">
      <w:rPr>
        <w:rFonts w:cs="Arial"/>
        <w:b/>
        <w:sz w:val="20"/>
        <w:szCs w:val="20"/>
        <w:u w:val="single"/>
      </w:rPr>
      <w:t>77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B76F0">
      <w:rPr>
        <w:rFonts w:cs="Arial"/>
        <w:b/>
        <w:sz w:val="20"/>
        <w:szCs w:val="20"/>
        <w:u w:val="single"/>
      </w:rPr>
      <w:t xml:space="preserve">- Vereador Roninha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72A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72A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E648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E648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E648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E648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5AA3EBC"/>
    <w:multiLevelType w:val="hybridMultilevel"/>
    <w:tmpl w:val="570E2C22"/>
    <w:lvl w:ilvl="0" w:tplc="BF8CE3B8">
      <w:start w:val="1"/>
      <w:numFmt w:val="lowerLetter"/>
      <w:lvlText w:val="%1)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68780AE5"/>
    <w:multiLevelType w:val="hybridMultilevel"/>
    <w:tmpl w:val="84308516"/>
    <w:lvl w:ilvl="0" w:tplc="32B6D5AE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774C60DA"/>
    <w:multiLevelType w:val="hybridMultilevel"/>
    <w:tmpl w:val="961C58F2"/>
    <w:lvl w:ilvl="0" w:tplc="A808D99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63"/>
    <w:rsid w:val="00001077"/>
    <w:rsid w:val="00012789"/>
    <w:rsid w:val="00014898"/>
    <w:rsid w:val="00023366"/>
    <w:rsid w:val="0002423A"/>
    <w:rsid w:val="00024FD3"/>
    <w:rsid w:val="000273B5"/>
    <w:rsid w:val="00040459"/>
    <w:rsid w:val="000458E6"/>
    <w:rsid w:val="0005309A"/>
    <w:rsid w:val="00053AF0"/>
    <w:rsid w:val="00056288"/>
    <w:rsid w:val="00072ADB"/>
    <w:rsid w:val="00094490"/>
    <w:rsid w:val="00095181"/>
    <w:rsid w:val="000958D5"/>
    <w:rsid w:val="00097CAE"/>
    <w:rsid w:val="000A2BD4"/>
    <w:rsid w:val="000C7CAD"/>
    <w:rsid w:val="000D39B5"/>
    <w:rsid w:val="000F6251"/>
    <w:rsid w:val="0010487C"/>
    <w:rsid w:val="00106F15"/>
    <w:rsid w:val="00131230"/>
    <w:rsid w:val="00131CA8"/>
    <w:rsid w:val="00137930"/>
    <w:rsid w:val="0014591F"/>
    <w:rsid w:val="00150EE2"/>
    <w:rsid w:val="001628C6"/>
    <w:rsid w:val="001702D7"/>
    <w:rsid w:val="00172E81"/>
    <w:rsid w:val="00181CD2"/>
    <w:rsid w:val="0019659D"/>
    <w:rsid w:val="001A09F2"/>
    <w:rsid w:val="001A51D7"/>
    <w:rsid w:val="001B0773"/>
    <w:rsid w:val="001B0AE7"/>
    <w:rsid w:val="001B29D7"/>
    <w:rsid w:val="001B7244"/>
    <w:rsid w:val="001C7622"/>
    <w:rsid w:val="001E7E38"/>
    <w:rsid w:val="001F13C3"/>
    <w:rsid w:val="001F514D"/>
    <w:rsid w:val="00200C37"/>
    <w:rsid w:val="00204ED7"/>
    <w:rsid w:val="00205AE6"/>
    <w:rsid w:val="00210AFB"/>
    <w:rsid w:val="00210DB9"/>
    <w:rsid w:val="00215A1E"/>
    <w:rsid w:val="00217BE5"/>
    <w:rsid w:val="00230859"/>
    <w:rsid w:val="002336F7"/>
    <w:rsid w:val="002529E2"/>
    <w:rsid w:val="00253C82"/>
    <w:rsid w:val="00256646"/>
    <w:rsid w:val="00265D6E"/>
    <w:rsid w:val="00277207"/>
    <w:rsid w:val="002873F1"/>
    <w:rsid w:val="0029282D"/>
    <w:rsid w:val="00295ED7"/>
    <w:rsid w:val="002A7434"/>
    <w:rsid w:val="002A7B2A"/>
    <w:rsid w:val="002C49B7"/>
    <w:rsid w:val="002C4B2B"/>
    <w:rsid w:val="002C506E"/>
    <w:rsid w:val="002C5C70"/>
    <w:rsid w:val="002D3D9E"/>
    <w:rsid w:val="002E1E8B"/>
    <w:rsid w:val="002E6F28"/>
    <w:rsid w:val="002F02DB"/>
    <w:rsid w:val="002F5C52"/>
    <w:rsid w:val="0030168E"/>
    <w:rsid w:val="0030264B"/>
    <w:rsid w:val="003133D4"/>
    <w:rsid w:val="003171C2"/>
    <w:rsid w:val="00317C1A"/>
    <w:rsid w:val="00323F0F"/>
    <w:rsid w:val="00325B1C"/>
    <w:rsid w:val="0033355D"/>
    <w:rsid w:val="00347D5E"/>
    <w:rsid w:val="00352E68"/>
    <w:rsid w:val="0035608B"/>
    <w:rsid w:val="00357540"/>
    <w:rsid w:val="00360BD4"/>
    <w:rsid w:val="003652FE"/>
    <w:rsid w:val="00381797"/>
    <w:rsid w:val="003848C4"/>
    <w:rsid w:val="00395D8B"/>
    <w:rsid w:val="00397FF3"/>
    <w:rsid w:val="003A77BE"/>
    <w:rsid w:val="003B0327"/>
    <w:rsid w:val="003C07FC"/>
    <w:rsid w:val="003E188F"/>
    <w:rsid w:val="003E6B29"/>
    <w:rsid w:val="003F498E"/>
    <w:rsid w:val="003F7497"/>
    <w:rsid w:val="00412795"/>
    <w:rsid w:val="0041741F"/>
    <w:rsid w:val="00422361"/>
    <w:rsid w:val="004336CD"/>
    <w:rsid w:val="004362B9"/>
    <w:rsid w:val="00445771"/>
    <w:rsid w:val="004612D0"/>
    <w:rsid w:val="00473787"/>
    <w:rsid w:val="00487D64"/>
    <w:rsid w:val="00490013"/>
    <w:rsid w:val="0049212C"/>
    <w:rsid w:val="00493115"/>
    <w:rsid w:val="00497C15"/>
    <w:rsid w:val="00497E02"/>
    <w:rsid w:val="004A4B24"/>
    <w:rsid w:val="004C2C30"/>
    <w:rsid w:val="004C48DB"/>
    <w:rsid w:val="004C6C78"/>
    <w:rsid w:val="004E06ED"/>
    <w:rsid w:val="004E46DA"/>
    <w:rsid w:val="004F39E9"/>
    <w:rsid w:val="004F522C"/>
    <w:rsid w:val="004F690D"/>
    <w:rsid w:val="004F6A11"/>
    <w:rsid w:val="00503E46"/>
    <w:rsid w:val="00504099"/>
    <w:rsid w:val="00505357"/>
    <w:rsid w:val="00505FD8"/>
    <w:rsid w:val="0050789B"/>
    <w:rsid w:val="005113BA"/>
    <w:rsid w:val="00524669"/>
    <w:rsid w:val="00533862"/>
    <w:rsid w:val="00536DBD"/>
    <w:rsid w:val="0053754A"/>
    <w:rsid w:val="00552A60"/>
    <w:rsid w:val="00564368"/>
    <w:rsid w:val="0057021B"/>
    <w:rsid w:val="0058109A"/>
    <w:rsid w:val="005868AE"/>
    <w:rsid w:val="00590002"/>
    <w:rsid w:val="00596577"/>
    <w:rsid w:val="005A01D0"/>
    <w:rsid w:val="005A03FA"/>
    <w:rsid w:val="005A0744"/>
    <w:rsid w:val="005A0ADB"/>
    <w:rsid w:val="005B3D21"/>
    <w:rsid w:val="005C3938"/>
    <w:rsid w:val="005D702D"/>
    <w:rsid w:val="005D7716"/>
    <w:rsid w:val="005D7CAC"/>
    <w:rsid w:val="005E138D"/>
    <w:rsid w:val="005E648C"/>
    <w:rsid w:val="00606990"/>
    <w:rsid w:val="00611BA1"/>
    <w:rsid w:val="00612CEF"/>
    <w:rsid w:val="00624472"/>
    <w:rsid w:val="00630D37"/>
    <w:rsid w:val="006320EC"/>
    <w:rsid w:val="006426AE"/>
    <w:rsid w:val="0064619F"/>
    <w:rsid w:val="00650D03"/>
    <w:rsid w:val="00657261"/>
    <w:rsid w:val="00671368"/>
    <w:rsid w:val="00674F7D"/>
    <w:rsid w:val="006771A8"/>
    <w:rsid w:val="00681021"/>
    <w:rsid w:val="00682E6E"/>
    <w:rsid w:val="00687056"/>
    <w:rsid w:val="00691CF5"/>
    <w:rsid w:val="0069312F"/>
    <w:rsid w:val="006A370D"/>
    <w:rsid w:val="006A5BE4"/>
    <w:rsid w:val="006B0B8E"/>
    <w:rsid w:val="006B219C"/>
    <w:rsid w:val="006C330E"/>
    <w:rsid w:val="006C59BC"/>
    <w:rsid w:val="006D6F7D"/>
    <w:rsid w:val="006E7E66"/>
    <w:rsid w:val="006F3DBF"/>
    <w:rsid w:val="006F4E64"/>
    <w:rsid w:val="006F5F6C"/>
    <w:rsid w:val="006F7B0A"/>
    <w:rsid w:val="007028FF"/>
    <w:rsid w:val="00714C5B"/>
    <w:rsid w:val="00715F74"/>
    <w:rsid w:val="00725E66"/>
    <w:rsid w:val="00727CDB"/>
    <w:rsid w:val="0073407F"/>
    <w:rsid w:val="00741BF0"/>
    <w:rsid w:val="007420A6"/>
    <w:rsid w:val="00762991"/>
    <w:rsid w:val="0076447B"/>
    <w:rsid w:val="00772969"/>
    <w:rsid w:val="00775A1B"/>
    <w:rsid w:val="00777E2F"/>
    <w:rsid w:val="00781DB2"/>
    <w:rsid w:val="007838DC"/>
    <w:rsid w:val="00790911"/>
    <w:rsid w:val="007A002A"/>
    <w:rsid w:val="007A1904"/>
    <w:rsid w:val="007B2B4E"/>
    <w:rsid w:val="007C534E"/>
    <w:rsid w:val="007C66A6"/>
    <w:rsid w:val="007D39FD"/>
    <w:rsid w:val="007E3F69"/>
    <w:rsid w:val="007F5139"/>
    <w:rsid w:val="007F58B8"/>
    <w:rsid w:val="007F75CA"/>
    <w:rsid w:val="0080197E"/>
    <w:rsid w:val="00820C13"/>
    <w:rsid w:val="00833E7C"/>
    <w:rsid w:val="00844BEB"/>
    <w:rsid w:val="008474F2"/>
    <w:rsid w:val="00870972"/>
    <w:rsid w:val="008760E8"/>
    <w:rsid w:val="00877E50"/>
    <w:rsid w:val="008909A4"/>
    <w:rsid w:val="008932A4"/>
    <w:rsid w:val="008A0EB2"/>
    <w:rsid w:val="008B1C59"/>
    <w:rsid w:val="008C33AB"/>
    <w:rsid w:val="008D08A1"/>
    <w:rsid w:val="008D6859"/>
    <w:rsid w:val="008E045F"/>
    <w:rsid w:val="008F7138"/>
    <w:rsid w:val="00921470"/>
    <w:rsid w:val="00922964"/>
    <w:rsid w:val="00940FD0"/>
    <w:rsid w:val="00944D6E"/>
    <w:rsid w:val="00954F8A"/>
    <w:rsid w:val="0095588D"/>
    <w:rsid w:val="00957A85"/>
    <w:rsid w:val="00975E8E"/>
    <w:rsid w:val="009768E6"/>
    <w:rsid w:val="00981586"/>
    <w:rsid w:val="009823C5"/>
    <w:rsid w:val="0098348C"/>
    <w:rsid w:val="009871FB"/>
    <w:rsid w:val="00996884"/>
    <w:rsid w:val="009A2ABD"/>
    <w:rsid w:val="009B207E"/>
    <w:rsid w:val="009B32F8"/>
    <w:rsid w:val="009D0F6E"/>
    <w:rsid w:val="009D50D4"/>
    <w:rsid w:val="009D512F"/>
    <w:rsid w:val="009D731D"/>
    <w:rsid w:val="009E1F05"/>
    <w:rsid w:val="009E6B3F"/>
    <w:rsid w:val="00A21A8C"/>
    <w:rsid w:val="00A22F00"/>
    <w:rsid w:val="00A349F1"/>
    <w:rsid w:val="00A446EC"/>
    <w:rsid w:val="00A46B01"/>
    <w:rsid w:val="00A54C7F"/>
    <w:rsid w:val="00A6289E"/>
    <w:rsid w:val="00A92CB9"/>
    <w:rsid w:val="00A93588"/>
    <w:rsid w:val="00AA1515"/>
    <w:rsid w:val="00AB6AC8"/>
    <w:rsid w:val="00AC24F9"/>
    <w:rsid w:val="00AC2A01"/>
    <w:rsid w:val="00AC2FEE"/>
    <w:rsid w:val="00AC712C"/>
    <w:rsid w:val="00AD05ED"/>
    <w:rsid w:val="00AD6B47"/>
    <w:rsid w:val="00AE35A6"/>
    <w:rsid w:val="00B05E60"/>
    <w:rsid w:val="00B10E9F"/>
    <w:rsid w:val="00B164C3"/>
    <w:rsid w:val="00B24929"/>
    <w:rsid w:val="00B2698D"/>
    <w:rsid w:val="00B27BA5"/>
    <w:rsid w:val="00B576B5"/>
    <w:rsid w:val="00B57E0F"/>
    <w:rsid w:val="00B60AF6"/>
    <w:rsid w:val="00B648FA"/>
    <w:rsid w:val="00B717F8"/>
    <w:rsid w:val="00B72852"/>
    <w:rsid w:val="00B7365B"/>
    <w:rsid w:val="00B75CEF"/>
    <w:rsid w:val="00B820F8"/>
    <w:rsid w:val="00BA1565"/>
    <w:rsid w:val="00BB3F3E"/>
    <w:rsid w:val="00BC0EDD"/>
    <w:rsid w:val="00BC44DF"/>
    <w:rsid w:val="00BC53F8"/>
    <w:rsid w:val="00BD073F"/>
    <w:rsid w:val="00BD1F36"/>
    <w:rsid w:val="00BD201C"/>
    <w:rsid w:val="00BD3C47"/>
    <w:rsid w:val="00BD7069"/>
    <w:rsid w:val="00BE1B39"/>
    <w:rsid w:val="00BF60B7"/>
    <w:rsid w:val="00BF791A"/>
    <w:rsid w:val="00C00115"/>
    <w:rsid w:val="00C06926"/>
    <w:rsid w:val="00C06BEA"/>
    <w:rsid w:val="00C269AF"/>
    <w:rsid w:val="00C36E68"/>
    <w:rsid w:val="00C37435"/>
    <w:rsid w:val="00C42806"/>
    <w:rsid w:val="00C42CDD"/>
    <w:rsid w:val="00C43EE7"/>
    <w:rsid w:val="00C44D39"/>
    <w:rsid w:val="00C45509"/>
    <w:rsid w:val="00C528B8"/>
    <w:rsid w:val="00C66F30"/>
    <w:rsid w:val="00C75291"/>
    <w:rsid w:val="00C76263"/>
    <w:rsid w:val="00CA6210"/>
    <w:rsid w:val="00CA759E"/>
    <w:rsid w:val="00CB2BAB"/>
    <w:rsid w:val="00CB3001"/>
    <w:rsid w:val="00CB3A15"/>
    <w:rsid w:val="00CB76F0"/>
    <w:rsid w:val="00CD1E11"/>
    <w:rsid w:val="00CD6C99"/>
    <w:rsid w:val="00CE134C"/>
    <w:rsid w:val="00CF31DE"/>
    <w:rsid w:val="00CF785E"/>
    <w:rsid w:val="00D04118"/>
    <w:rsid w:val="00D11D60"/>
    <w:rsid w:val="00D14EB1"/>
    <w:rsid w:val="00D16CA1"/>
    <w:rsid w:val="00D2072E"/>
    <w:rsid w:val="00D22548"/>
    <w:rsid w:val="00D233C7"/>
    <w:rsid w:val="00D354B3"/>
    <w:rsid w:val="00D416F2"/>
    <w:rsid w:val="00D44DB0"/>
    <w:rsid w:val="00D46760"/>
    <w:rsid w:val="00D507D5"/>
    <w:rsid w:val="00D5430F"/>
    <w:rsid w:val="00D564F1"/>
    <w:rsid w:val="00D66453"/>
    <w:rsid w:val="00D67812"/>
    <w:rsid w:val="00D77348"/>
    <w:rsid w:val="00D803E8"/>
    <w:rsid w:val="00D8365B"/>
    <w:rsid w:val="00D85C5C"/>
    <w:rsid w:val="00D86C28"/>
    <w:rsid w:val="00D9441C"/>
    <w:rsid w:val="00D9757D"/>
    <w:rsid w:val="00DA0087"/>
    <w:rsid w:val="00DA01AF"/>
    <w:rsid w:val="00DA0709"/>
    <w:rsid w:val="00DB1F00"/>
    <w:rsid w:val="00DB23E5"/>
    <w:rsid w:val="00DB48F6"/>
    <w:rsid w:val="00DC0C12"/>
    <w:rsid w:val="00DC4D56"/>
    <w:rsid w:val="00DD0105"/>
    <w:rsid w:val="00DE0AC6"/>
    <w:rsid w:val="00DE4331"/>
    <w:rsid w:val="00DE50DD"/>
    <w:rsid w:val="00DE7AA4"/>
    <w:rsid w:val="00E0249F"/>
    <w:rsid w:val="00E03185"/>
    <w:rsid w:val="00E06A5B"/>
    <w:rsid w:val="00E07978"/>
    <w:rsid w:val="00E11F92"/>
    <w:rsid w:val="00E1269D"/>
    <w:rsid w:val="00E14F37"/>
    <w:rsid w:val="00E3022D"/>
    <w:rsid w:val="00E4489A"/>
    <w:rsid w:val="00E55890"/>
    <w:rsid w:val="00E63D24"/>
    <w:rsid w:val="00E66CFD"/>
    <w:rsid w:val="00E721EC"/>
    <w:rsid w:val="00E859E6"/>
    <w:rsid w:val="00E86C30"/>
    <w:rsid w:val="00E873D9"/>
    <w:rsid w:val="00E90791"/>
    <w:rsid w:val="00E90C30"/>
    <w:rsid w:val="00E90E81"/>
    <w:rsid w:val="00E91127"/>
    <w:rsid w:val="00EB04D6"/>
    <w:rsid w:val="00EB2538"/>
    <w:rsid w:val="00EB73F0"/>
    <w:rsid w:val="00ED2065"/>
    <w:rsid w:val="00ED445C"/>
    <w:rsid w:val="00F04C90"/>
    <w:rsid w:val="00F147B2"/>
    <w:rsid w:val="00F27895"/>
    <w:rsid w:val="00F36FB6"/>
    <w:rsid w:val="00F420E5"/>
    <w:rsid w:val="00F5150F"/>
    <w:rsid w:val="00F544CF"/>
    <w:rsid w:val="00F65C85"/>
    <w:rsid w:val="00F73DA3"/>
    <w:rsid w:val="00F746A7"/>
    <w:rsid w:val="00F87C07"/>
    <w:rsid w:val="00F973AE"/>
    <w:rsid w:val="00FA1C72"/>
    <w:rsid w:val="00FA3CFC"/>
    <w:rsid w:val="00FA4E84"/>
    <w:rsid w:val="00FB00FA"/>
    <w:rsid w:val="00FC1C13"/>
    <w:rsid w:val="00FC5668"/>
    <w:rsid w:val="00FC781A"/>
    <w:rsid w:val="00FD09CA"/>
    <w:rsid w:val="00FE286B"/>
    <w:rsid w:val="00FE28F8"/>
    <w:rsid w:val="00FE3B6B"/>
    <w:rsid w:val="00FE4C39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671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9123-C1AF-4E03-9C62-5F2A6A9A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35</TotalTime>
  <Pages>2</Pages>
  <Words>440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61</cp:revision>
  <cp:lastPrinted>2021-03-02T12:12:00Z</cp:lastPrinted>
  <dcterms:created xsi:type="dcterms:W3CDTF">2021-04-20T11:44:00Z</dcterms:created>
  <dcterms:modified xsi:type="dcterms:W3CDTF">2021-05-11T13:54:00Z</dcterms:modified>
</cp:coreProperties>
</file>